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23D59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6F031827">
      <w:pPr>
        <w:rPr>
          <w:rFonts w:hint="eastAsia"/>
          <w:sz w:val="52"/>
          <w:szCs w:val="32"/>
          <w:lang w:val="en-US" w:eastAsia="zh-CN"/>
        </w:rPr>
      </w:pPr>
    </w:p>
    <w:p w14:paraId="4E15E26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北京市大兴区黄村镇狼垡地区实体化综合执法中心</w:t>
      </w:r>
    </w:p>
    <w:p w14:paraId="6E6751D7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——黄村镇狼垡执法中心运营人员服务项目</w:t>
      </w:r>
    </w:p>
    <w:p w14:paraId="3D92AB03">
      <w:pPr>
        <w:rPr>
          <w:rFonts w:hint="eastAsia"/>
          <w:sz w:val="32"/>
          <w:szCs w:val="32"/>
          <w:lang w:val="en-US" w:eastAsia="zh-CN"/>
        </w:rPr>
      </w:pPr>
    </w:p>
    <w:p w14:paraId="7F1BAE8C">
      <w:pPr>
        <w:rPr>
          <w:rFonts w:hint="eastAsia"/>
          <w:sz w:val="32"/>
          <w:szCs w:val="32"/>
          <w:lang w:val="en-US" w:eastAsia="zh-CN"/>
        </w:rPr>
      </w:pPr>
    </w:p>
    <w:p w14:paraId="4B210116">
      <w:pPr>
        <w:rPr>
          <w:rFonts w:hint="eastAsia"/>
          <w:sz w:val="32"/>
          <w:szCs w:val="32"/>
          <w:lang w:val="en-US" w:eastAsia="zh-CN"/>
        </w:rPr>
      </w:pPr>
    </w:p>
    <w:p w14:paraId="31BAFCBE">
      <w:pPr>
        <w:rPr>
          <w:rFonts w:hint="eastAsia"/>
          <w:sz w:val="32"/>
          <w:szCs w:val="32"/>
          <w:lang w:val="en-US" w:eastAsia="zh-CN"/>
        </w:rPr>
      </w:pPr>
    </w:p>
    <w:p w14:paraId="05F906FE">
      <w:pPr>
        <w:rPr>
          <w:rFonts w:hint="eastAsia"/>
          <w:sz w:val="32"/>
          <w:szCs w:val="32"/>
          <w:lang w:val="en-US" w:eastAsia="zh-CN"/>
        </w:rPr>
      </w:pPr>
    </w:p>
    <w:p w14:paraId="789DBC0C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</w:t>
      </w:r>
      <w:r>
        <w:rPr>
          <w:rFonts w:hint="eastAsia"/>
          <w:sz w:val="28"/>
          <w:szCs w:val="28"/>
          <w:lang w:val="en-US" w:eastAsia="zh-CN"/>
        </w:rPr>
        <w:t>黄村镇狼垡地区实体化综合执法中心</w:t>
      </w:r>
    </w:p>
    <w:p w14:paraId="0F61DF37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0130787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11A43E6A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</w:t>
      </w:r>
    </w:p>
    <w:p w14:paraId="1014FEF9">
      <w:pPr>
        <w:rPr>
          <w:rFonts w:hint="eastAsia"/>
          <w:sz w:val="32"/>
          <w:szCs w:val="32"/>
          <w:lang w:val="en-US" w:eastAsia="zh-CN"/>
        </w:rPr>
      </w:pPr>
    </w:p>
    <w:p w14:paraId="79C041E0">
      <w:pPr>
        <w:rPr>
          <w:rFonts w:hint="eastAsia"/>
          <w:sz w:val="32"/>
          <w:szCs w:val="32"/>
          <w:lang w:val="en-US" w:eastAsia="zh-CN"/>
        </w:rPr>
      </w:pPr>
    </w:p>
    <w:p w14:paraId="6A2F20DC">
      <w:pPr>
        <w:rPr>
          <w:rFonts w:hint="eastAsia"/>
          <w:sz w:val="32"/>
          <w:szCs w:val="32"/>
          <w:lang w:val="en-US" w:eastAsia="zh-CN"/>
        </w:rPr>
      </w:pPr>
    </w:p>
    <w:p w14:paraId="1FD4230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394DAE75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2AD8DB68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74275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EC163E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46EB3D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黄村镇狼垡执法中心运营人员服务项目</w:t>
            </w:r>
          </w:p>
        </w:tc>
      </w:tr>
      <w:tr w14:paraId="63961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F8DB57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79B72D8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狼垡综合执法中心</w:t>
            </w:r>
          </w:p>
        </w:tc>
        <w:tc>
          <w:tcPr>
            <w:tcW w:w="2052" w:type="dxa"/>
            <w:vAlign w:val="center"/>
          </w:tcPr>
          <w:p w14:paraId="5BC30DE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70EBAE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 w14:paraId="1AA0E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AF3C42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6FE455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赵添</w:t>
            </w:r>
          </w:p>
        </w:tc>
        <w:tc>
          <w:tcPr>
            <w:tcW w:w="2052" w:type="dxa"/>
            <w:vAlign w:val="center"/>
          </w:tcPr>
          <w:p w14:paraId="406EFDF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227D27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61229663</w:t>
            </w:r>
          </w:p>
        </w:tc>
      </w:tr>
      <w:tr w14:paraId="2BF58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AC70AE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0DA8B68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C228E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79E36B7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人员类</w:t>
            </w:r>
          </w:p>
        </w:tc>
      </w:tr>
      <w:tr w14:paraId="77E9E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9F6E42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47E28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C5674A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15C24D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6F6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51601F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705162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122587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7EA80A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2218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87BA7F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2476067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20EED01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BBC377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604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171FF2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892550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FA35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D75905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089B0EF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DFB9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46BD5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0BB469F">
            <w:pPr>
              <w:widowControl w:val="0"/>
              <w:wordWrap/>
              <w:adjustRightInd/>
              <w:snapToGrid/>
              <w:spacing w:line="560" w:lineRule="exact"/>
              <w:ind w:left="0" w:leftChars="0" w:right="0" w:firstLine="640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为推进综合执法系列工作，执法中心组建7人的执法中心内勤团队和10人的指挥中心指挥调度团队。组建10人执法中心外勤服务队伍，其中包括6人执法中心交通部门服务队伍，4人执法中心消防部门服务队伍以及2人执法中心环保部门服务队伍。</w:t>
            </w:r>
          </w:p>
          <w:p w14:paraId="0BE9CE0C">
            <w:pPr>
              <w:widowControl w:val="0"/>
              <w:wordWrap/>
              <w:adjustRightInd/>
              <w:snapToGrid/>
              <w:spacing w:line="560" w:lineRule="exact"/>
              <w:ind w:left="0" w:leftChars="0" w:right="0" w:firstLine="640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现有执法中心组建的7人内勤团队较好的完成了各项工作任务，有效支持外勤执法工作，在外勤队伍管理、综合执法任务调度、信息汇总分析等方面发挥了重要作用。以稳定队伍，持续推进执法中心工作。</w:t>
            </w:r>
          </w:p>
          <w:p w14:paraId="6B7DBB3D">
            <w:pPr>
              <w:widowControl w:val="0"/>
              <w:wordWrap/>
              <w:adjustRightInd/>
              <w:snapToGrid/>
              <w:spacing w:line="560" w:lineRule="exact"/>
              <w:ind w:left="0" w:leftChars="0" w:right="0" w:firstLine="640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狼垡分中心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运营服务，包含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狼垡执法中心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内勤人员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负责外勤队伍管理、考核、工作记录、数据统计分析、后勤保障等工作；指挥调度人员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10人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负责与黄村镇信息化精细管理指挥中心联动，按照“平时”和“战时”两个状态，指挥调度相关执法力量解决各类问题。外勤服务人员10人，负责狼垡地区的道路交通秩序，清理违规停放车辆，处理狼垡地区突发情况下的应急救援，以及负责协助狼垡地区综合治理及环境整治工作。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镇政府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将与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服务公司建立考核机制，在人员管理、服务质量、发挥作用等方面实施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考核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。</w:t>
            </w:r>
          </w:p>
        </w:tc>
      </w:tr>
    </w:tbl>
    <w:p w14:paraId="4DFC650E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05D3C32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39109C63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</w:t>
      </w:r>
      <w:r>
        <w:rPr>
          <w:rFonts w:hint="eastAsia"/>
          <w:sz w:val="24"/>
          <w:szCs w:val="24"/>
          <w:lang w:val="en-US" w:eastAsia="zh-CN"/>
        </w:rPr>
        <w:t>狼垡综合执法中心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                                                   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7C0DE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F9389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3D21220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6180237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09600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1C715E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AF2D1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7343D61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5DAB15A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658DDF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1CCC029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797C2F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16CA8E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013" w:type="dxa"/>
            <w:vAlign w:val="center"/>
          </w:tcPr>
          <w:p w14:paraId="47203D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6CE0FB6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158A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B65109A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黄村镇狼垡执法中心运营人员服务项目</w:t>
            </w:r>
          </w:p>
        </w:tc>
        <w:tc>
          <w:tcPr>
            <w:tcW w:w="1012" w:type="dxa"/>
            <w:vAlign w:val="center"/>
          </w:tcPr>
          <w:p w14:paraId="56E2EC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33B60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B03F5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AC4A6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EBDD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  <w:tc>
          <w:tcPr>
            <w:tcW w:w="1012" w:type="dxa"/>
            <w:vAlign w:val="center"/>
          </w:tcPr>
          <w:p w14:paraId="590BD93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108F0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007353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 w14:paraId="0BBFC51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49B04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FC4BC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27人</w:t>
            </w:r>
          </w:p>
        </w:tc>
        <w:tc>
          <w:tcPr>
            <w:tcW w:w="1013" w:type="dxa"/>
            <w:vAlign w:val="center"/>
          </w:tcPr>
          <w:p w14:paraId="1D9855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0.8万元/月</w:t>
            </w:r>
          </w:p>
        </w:tc>
        <w:tc>
          <w:tcPr>
            <w:tcW w:w="1013" w:type="dxa"/>
            <w:vAlign w:val="center"/>
          </w:tcPr>
          <w:p w14:paraId="6C514F1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259.2万元</w:t>
            </w:r>
          </w:p>
        </w:tc>
      </w:tr>
      <w:tr w14:paraId="70958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948A8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19BC882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57044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03A53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D4C6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5C85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67FFE3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C24ECE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060789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ACB8C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AF1169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496E3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1ACB3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356529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259.2万元</w:t>
            </w:r>
          </w:p>
        </w:tc>
      </w:tr>
    </w:tbl>
    <w:p w14:paraId="7223ADF5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417C499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7761FE3F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9D68ACD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09B8920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4953A78D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5DC90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center"/>
          </w:tcPr>
          <w:p w14:paraId="5DCB3A4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center"/>
          </w:tcPr>
          <w:p w14:paraId="7FEC684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狼垡综合执法中心</w:t>
            </w:r>
          </w:p>
        </w:tc>
        <w:tc>
          <w:tcPr>
            <w:tcW w:w="1992" w:type="dxa"/>
            <w:vAlign w:val="center"/>
          </w:tcPr>
          <w:p w14:paraId="31733B2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center"/>
          </w:tcPr>
          <w:p w14:paraId="53CD98E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狼垡地区实体化综合执法中心308室</w:t>
            </w:r>
          </w:p>
        </w:tc>
      </w:tr>
      <w:tr w14:paraId="7BC04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FC3770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F087457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61229663</w:t>
            </w:r>
          </w:p>
        </w:tc>
        <w:tc>
          <w:tcPr>
            <w:tcW w:w="1992" w:type="dxa"/>
            <w:vAlign w:val="top"/>
          </w:tcPr>
          <w:p w14:paraId="279A347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6B91EF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1026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13</w:t>
            </w:r>
          </w:p>
        </w:tc>
      </w:tr>
      <w:tr w14:paraId="7BEE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7F581F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22FFD02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57EBB65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176719F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任明</w:t>
            </w:r>
          </w:p>
        </w:tc>
      </w:tr>
    </w:tbl>
    <w:p w14:paraId="561CC4D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1908C61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FC6AFCB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5FBB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800580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0206D96B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黄村镇狼垡执法中心运营人员服务项目</w:t>
            </w:r>
          </w:p>
        </w:tc>
      </w:tr>
      <w:tr w14:paraId="4D14C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26D55ED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037450B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4A98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52CC57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355CF8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6ABAFA53"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狼垡分中心</w:t>
      </w:r>
      <w:r>
        <w:rPr>
          <w:rFonts w:hint="eastAsia" w:ascii="仿宋" w:hAnsi="仿宋" w:eastAsia="仿宋" w:cs="仿宋"/>
          <w:sz w:val="32"/>
          <w:szCs w:val="32"/>
        </w:rPr>
        <w:t>运营服务，包含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狼垡执法中心</w:t>
      </w:r>
      <w:r>
        <w:rPr>
          <w:rFonts w:hint="eastAsia" w:ascii="仿宋" w:hAnsi="仿宋" w:eastAsia="仿宋" w:cs="仿宋"/>
          <w:sz w:val="32"/>
          <w:szCs w:val="32"/>
        </w:rPr>
        <w:t>内勤人员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负责外勤队伍管理、考核、工作记录、数据统计分析、后勤保障等工作；指挥调度人员</w:t>
      </w:r>
      <w:r>
        <w:rPr>
          <w:rFonts w:hint="eastAsia" w:ascii="仿宋" w:hAnsi="仿宋" w:eastAsia="仿宋" w:cs="仿宋"/>
          <w:sz w:val="32"/>
          <w:szCs w:val="32"/>
        </w:rPr>
        <w:t>10人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与黄村镇信息化精细管理指挥中心联动，按照“平时”和“战时”两个状态，指挥调度相关执法力量解决各类问题。外勤服务人员10人，负责狼垡地区的道路交通秩序，清理违规停放车辆，处理狼垡地区突发情况下的应急救援，以及负责协助狼垡地区综合治理及环境整治工作。</w:t>
      </w:r>
    </w:p>
    <w:p w14:paraId="77F366D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635E3B4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404F8455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有效支持外勤执法工作，在外勤队伍管理、综合执法任务调度、信息汇总分析等方面发挥了重要作用。以稳定队伍，持续推进执法中心工作。</w:t>
      </w:r>
    </w:p>
    <w:p w14:paraId="283ED999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36DB02C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4E62FDEE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C7B9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6A4F53F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A7177E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AD18C1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112AF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531405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黄村镇狼垡执法中心运营人员服务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top"/>
          </w:tcPr>
          <w:p w14:paraId="24BEC93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2025年6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月</w:t>
            </w:r>
          </w:p>
        </w:tc>
        <w:tc>
          <w:tcPr>
            <w:tcW w:w="2841" w:type="dxa"/>
            <w:vAlign w:val="top"/>
          </w:tcPr>
          <w:p w14:paraId="296C8E9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100%</w:t>
            </w:r>
          </w:p>
        </w:tc>
      </w:tr>
      <w:tr w14:paraId="02B9A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6401E3E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3F8D5D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5CFEA3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800A25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9D7A2A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344360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D1CC0F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xMGQ4MDAxYjc3YzRiODFmY2MwODM2MjE4NjljYjMifQ=="/>
  </w:docVars>
  <w:rsids>
    <w:rsidRoot w:val="34B53ED7"/>
    <w:rsid w:val="02287216"/>
    <w:rsid w:val="05EE2569"/>
    <w:rsid w:val="07154CA6"/>
    <w:rsid w:val="0A5D4D63"/>
    <w:rsid w:val="0CA42FF0"/>
    <w:rsid w:val="0CAE3B8E"/>
    <w:rsid w:val="0E1F0038"/>
    <w:rsid w:val="0F74096A"/>
    <w:rsid w:val="0FEC282F"/>
    <w:rsid w:val="11D9538B"/>
    <w:rsid w:val="11DB0132"/>
    <w:rsid w:val="13F73D10"/>
    <w:rsid w:val="1BCD0E3B"/>
    <w:rsid w:val="1C2C44DC"/>
    <w:rsid w:val="1E256399"/>
    <w:rsid w:val="29A873CD"/>
    <w:rsid w:val="2A7C2E49"/>
    <w:rsid w:val="2A9867EE"/>
    <w:rsid w:val="2AB7166F"/>
    <w:rsid w:val="2AF3395D"/>
    <w:rsid w:val="2E0D299D"/>
    <w:rsid w:val="2F471EE1"/>
    <w:rsid w:val="2FA47767"/>
    <w:rsid w:val="308113CB"/>
    <w:rsid w:val="319D2436"/>
    <w:rsid w:val="329D04C2"/>
    <w:rsid w:val="34B53ED7"/>
    <w:rsid w:val="36632C13"/>
    <w:rsid w:val="37B90E7A"/>
    <w:rsid w:val="3A0B4B47"/>
    <w:rsid w:val="3ADF0648"/>
    <w:rsid w:val="3C8B38E1"/>
    <w:rsid w:val="3FA52BFA"/>
    <w:rsid w:val="496879AF"/>
    <w:rsid w:val="497F1429"/>
    <w:rsid w:val="49A452DD"/>
    <w:rsid w:val="4AE66BEE"/>
    <w:rsid w:val="4B7C61E8"/>
    <w:rsid w:val="4F815F87"/>
    <w:rsid w:val="534D05C2"/>
    <w:rsid w:val="544C4833"/>
    <w:rsid w:val="55AC1DFD"/>
    <w:rsid w:val="59467262"/>
    <w:rsid w:val="5DEF3C61"/>
    <w:rsid w:val="60947E0F"/>
    <w:rsid w:val="651C2939"/>
    <w:rsid w:val="656F0478"/>
    <w:rsid w:val="69D2203C"/>
    <w:rsid w:val="6D535020"/>
    <w:rsid w:val="6DE4033A"/>
    <w:rsid w:val="6E4F7164"/>
    <w:rsid w:val="736167A3"/>
    <w:rsid w:val="73A45AC4"/>
    <w:rsid w:val="7A645D57"/>
    <w:rsid w:val="7AE2272C"/>
    <w:rsid w:val="7B164693"/>
    <w:rsid w:val="7C8D7F4E"/>
    <w:rsid w:val="7DE07EE6"/>
    <w:rsid w:val="7E381D20"/>
    <w:rsid w:val="7FE26B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6</Pages>
  <Words>1394</Words>
  <Characters>1450</Characters>
  <Lines>0</Lines>
  <Paragraphs>0</Paragraphs>
  <TotalTime>16</TotalTime>
  <ScaleCrop>false</ScaleCrop>
  <LinksUpToDate>false</LinksUpToDate>
  <CharactersWithSpaces>1563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郑秦</cp:lastModifiedBy>
  <cp:lastPrinted>2020-09-28T01:40:00Z</cp:lastPrinted>
  <dcterms:modified xsi:type="dcterms:W3CDTF">2024-09-18T01:56:19Z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F503FF6022BE455E963754C575730359</vt:lpwstr>
  </property>
</Properties>
</file>